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499C" w14:textId="77777777" w:rsidR="00E1367E" w:rsidRDefault="00E1367E" w:rsidP="00BB5C4F">
      <w:r>
        <w:separator/>
      </w:r>
    </w:p>
  </w:endnote>
  <w:endnote w:type="continuationSeparator" w:id="0">
    <w:p w14:paraId="61F82618" w14:textId="77777777" w:rsidR="00E1367E" w:rsidRDefault="00E1367E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</w:t>
    </w:r>
    <w:r w:rsidRPr="007564BD">
      <w:rPr>
        <w:color w:val="006A8E"/>
        <w:sz w:val="18"/>
      </w:rPr>
      <w:t xml:space="preserve">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BC1C2" w14:textId="77777777" w:rsidR="00E1367E" w:rsidRDefault="00E1367E" w:rsidP="00BB5C4F">
      <w:r>
        <w:separator/>
      </w:r>
    </w:p>
  </w:footnote>
  <w:footnote w:type="continuationSeparator" w:id="0">
    <w:p w14:paraId="5FA13E2E" w14:textId="77777777" w:rsidR="00E1367E" w:rsidRDefault="00E1367E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33D1F" w14:textId="77777777" w:rsidR="00032254" w:rsidRPr="007C50C7" w:rsidRDefault="00032254" w:rsidP="0003225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OSNOVNA ŠOLA ČRNA NA KOROŠKEM</w:t>
    </w:r>
  </w:p>
  <w:p w14:paraId="76EC8F4C" w14:textId="77777777" w:rsidR="00032254" w:rsidRPr="007C50C7" w:rsidRDefault="00032254" w:rsidP="00032254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7C50C7">
      <w:rPr>
        <w:rFonts w:asciiTheme="minorHAnsi" w:hAnsiTheme="minorHAnsi" w:cstheme="minorHAnsi"/>
        <w:color w:val="5B9BD5" w:themeColor="accent1"/>
        <w:sz w:val="24"/>
      </w:rPr>
      <w:t>Center 142</w:t>
    </w:r>
  </w:p>
  <w:p w14:paraId="4B5F8B70" w14:textId="6C4249EC" w:rsidR="006B67EC" w:rsidRPr="00D532AD" w:rsidRDefault="00032254" w:rsidP="00032254">
    <w:pPr>
      <w:pStyle w:val="Header"/>
      <w:jc w:val="center"/>
    </w:pPr>
    <w:r w:rsidRPr="007C50C7">
      <w:rPr>
        <w:rFonts w:asciiTheme="minorHAnsi" w:hAnsiTheme="minorHAnsi" w:cstheme="minorHAnsi"/>
        <w:color w:val="5B9BD5" w:themeColor="accent1"/>
        <w:sz w:val="24"/>
      </w:rPr>
      <w:t>2393 Črna na Koroškem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2254"/>
    <w:rsid w:val="00036E52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1367E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2024-06-19T15:14:00Z</dcterms:modified>
  <cp:contentStatus/>
</cp:coreProperties>
</file>